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27767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SHIRWOD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597B8CB9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D27B08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C6DC56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Wanne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cutler(q.v.), Robert</w:t>
      </w:r>
    </w:p>
    <w:p w14:paraId="23FFC7F4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Sherman of York, shearman(q.v.), John Staveley of York, smith(q.v.),</w:t>
      </w:r>
    </w:p>
    <w:p w14:paraId="26A6A718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Albryght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cutler(q.v.),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Toweton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</w:t>
      </w:r>
    </w:p>
    <w:p w14:paraId="62651A2F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butcher(q.v.).</w:t>
      </w:r>
    </w:p>
    <w:p w14:paraId="5BAA6E70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45BB813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DB16E45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E01DD6" w14:textId="77777777" w:rsidR="00C049CE" w:rsidRDefault="00C049CE" w:rsidP="00C049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2022</w:t>
      </w:r>
    </w:p>
    <w:p w14:paraId="54795C1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10657" w14:textId="77777777" w:rsidR="00C049CE" w:rsidRDefault="00C049CE" w:rsidP="009139A6">
      <w:r>
        <w:separator/>
      </w:r>
    </w:p>
  </w:endnote>
  <w:endnote w:type="continuationSeparator" w:id="0">
    <w:p w14:paraId="1FD7840D" w14:textId="77777777" w:rsidR="00C049CE" w:rsidRDefault="00C049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97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DDD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8F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EFD6D" w14:textId="77777777" w:rsidR="00C049CE" w:rsidRDefault="00C049CE" w:rsidP="009139A6">
      <w:r>
        <w:separator/>
      </w:r>
    </w:p>
  </w:footnote>
  <w:footnote w:type="continuationSeparator" w:id="0">
    <w:p w14:paraId="4194491B" w14:textId="77777777" w:rsidR="00C049CE" w:rsidRDefault="00C049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C7B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93B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C9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C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49C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3815B"/>
  <w15:chartTrackingRefBased/>
  <w15:docId w15:val="{4B180D52-9347-441C-BCA6-992AE78D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49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2022-07-29T07:44:00Z</dcterms:created>
  <dcterms:modified xsi:type="dcterms:W3CDTF">2022-07-29T07:45:00Z</dcterms:modified>
</cp:coreProperties>
</file>